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CFDC38F" w14:textId="77777777" w:rsidR="00EA6C38" w:rsidRDefault="00EA6C38" w:rsidP="00EA6C3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4E440769" w14:textId="77777777" w:rsidR="00EA6C38" w:rsidRDefault="00EA6C38" w:rsidP="00EA6C3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061D3D3E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2AC32EF1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1CECAEF7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010449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250E3418" w14:textId="77777777" w:rsidR="00DA7AAF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2CF152D0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4102C416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229679F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2978FA42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12571FF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4930A12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07F6247E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3725A9EE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</w:t>
      </w:r>
      <w:r w:rsidR="002C30DE">
        <w:rPr>
          <w:rFonts w:cs="Arial"/>
          <w:i/>
        </w:rPr>
        <w:t>rijave</w:t>
      </w:r>
      <w:r>
        <w:rPr>
          <w:rFonts w:cs="Arial"/>
          <w:i/>
        </w:rPr>
        <w:t>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2F2CE" w14:textId="77777777" w:rsidR="00313DB2" w:rsidRDefault="00313DB2">
      <w:r>
        <w:separator/>
      </w:r>
    </w:p>
  </w:endnote>
  <w:endnote w:type="continuationSeparator" w:id="0">
    <w:p w14:paraId="187DCB63" w14:textId="77777777" w:rsidR="00313DB2" w:rsidRDefault="0031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1EFBBD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07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07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A5F34" w14:textId="77777777" w:rsidR="00313DB2" w:rsidRDefault="00313DB2">
      <w:r>
        <w:separator/>
      </w:r>
    </w:p>
  </w:footnote>
  <w:footnote w:type="continuationSeparator" w:id="0">
    <w:p w14:paraId="02ED717B" w14:textId="77777777" w:rsidR="00313DB2" w:rsidRDefault="0031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A4B9726" w:rsidR="00C0552D" w:rsidRPr="005D6367" w:rsidRDefault="002C30DE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150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C30DE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A7AAF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6C38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64b5e79a-161e-4f4f-95e3-8c5cd0f50b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4DF0B-F996-4A08-B6B5-66D4EE1C5341}"/>
</file>

<file path=customXml/itemProps4.xml><?xml version="1.0" encoding="utf-8"?>
<ds:datastoreItem xmlns:ds="http://schemas.openxmlformats.org/officeDocument/2006/customXml" ds:itemID="{F332B13C-E23B-47EC-A4A7-6DF84F77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317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Viljem JAMNIK</cp:lastModifiedBy>
  <cp:revision>4</cp:revision>
  <cp:lastPrinted>2016-01-04T14:36:00Z</cp:lastPrinted>
  <dcterms:created xsi:type="dcterms:W3CDTF">2023-04-24T11:30:00Z</dcterms:created>
  <dcterms:modified xsi:type="dcterms:W3CDTF">2023-05-16T08:16:00Z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